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6586E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Aethelyne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TODDE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424B2989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588541BD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7C8C1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D4676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William(q.v.).</w:t>
      </w:r>
    </w:p>
    <w:p w14:paraId="5C251F77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17350926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CC660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34D55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Oct.1431</w:t>
      </w:r>
      <w:r>
        <w:rPr>
          <w:rFonts w:ascii="Times New Roman" w:hAnsi="Times New Roman" w:cs="Times New Roman"/>
          <w:sz w:val="24"/>
          <w:szCs w:val="24"/>
        </w:rPr>
        <w:tab/>
        <w:t>William appointed her as one of his executors.    (ibid.)</w:t>
      </w:r>
    </w:p>
    <w:p w14:paraId="7BFA8467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B64B0B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69C6ED" w14:textId="77777777" w:rsidR="00FD07B8" w:rsidRDefault="00FD07B8" w:rsidP="00FD07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1A8DBC4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0E5C" w14:textId="77777777" w:rsidR="00FD07B8" w:rsidRDefault="00FD07B8" w:rsidP="009139A6">
      <w:r>
        <w:separator/>
      </w:r>
    </w:p>
  </w:endnote>
  <w:endnote w:type="continuationSeparator" w:id="0">
    <w:p w14:paraId="14038F76" w14:textId="77777777" w:rsidR="00FD07B8" w:rsidRDefault="00FD07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27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28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D2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EBC5" w14:textId="77777777" w:rsidR="00FD07B8" w:rsidRDefault="00FD07B8" w:rsidP="009139A6">
      <w:r>
        <w:separator/>
      </w:r>
    </w:p>
  </w:footnote>
  <w:footnote w:type="continuationSeparator" w:id="0">
    <w:p w14:paraId="101AB0D2" w14:textId="77777777" w:rsidR="00FD07B8" w:rsidRDefault="00FD07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F4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CE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332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7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C5FFD"/>
  <w15:chartTrackingRefBased/>
  <w15:docId w15:val="{436D1692-3CAB-437A-B069-89D53E4FC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2022-09-21T19:46:00Z</dcterms:created>
  <dcterms:modified xsi:type="dcterms:W3CDTF">2022-09-21T19:46:00Z</dcterms:modified>
</cp:coreProperties>
</file>